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E2780" w14:textId="7AFC53FD" w:rsidR="006B2F86" w:rsidRDefault="00845E2C" w:rsidP="00E71FC3">
      <w:pPr>
        <w:pStyle w:val="NoSpacing"/>
      </w:pPr>
      <w:r>
        <w:rPr>
          <w:u w:val="single"/>
        </w:rPr>
        <w:t>Henry JOHNSON</w:t>
      </w:r>
      <w:r>
        <w:t xml:space="preserve"> </w:t>
      </w:r>
      <w:proofErr w:type="gramStart"/>
      <w:r>
        <w:t xml:space="preserve">   (</w:t>
      </w:r>
      <w:proofErr w:type="gramEnd"/>
      <w:r>
        <w:t>d.1472)</w:t>
      </w:r>
    </w:p>
    <w:p w14:paraId="3D2F123D" w14:textId="05319AD9" w:rsidR="00845E2C" w:rsidRDefault="00845E2C" w:rsidP="00E71FC3">
      <w:pPr>
        <w:pStyle w:val="NoSpacing"/>
      </w:pPr>
      <w:r>
        <w:t xml:space="preserve">buried in Burton </w:t>
      </w:r>
      <w:proofErr w:type="spellStart"/>
      <w:r>
        <w:t>Jorse</w:t>
      </w:r>
      <w:proofErr w:type="spellEnd"/>
      <w:r>
        <w:t>.</w:t>
      </w:r>
    </w:p>
    <w:p w14:paraId="5B0E2B81" w14:textId="49A7E84D" w:rsidR="00845E2C" w:rsidRDefault="00845E2C" w:rsidP="00E71FC3">
      <w:pPr>
        <w:pStyle w:val="NoSpacing"/>
      </w:pPr>
    </w:p>
    <w:p w14:paraId="4987B627" w14:textId="7663CA62" w:rsidR="00845E2C" w:rsidRDefault="00845E2C" w:rsidP="00E71FC3">
      <w:pPr>
        <w:pStyle w:val="NoSpacing"/>
      </w:pPr>
    </w:p>
    <w:p w14:paraId="6D581818" w14:textId="1DB8AF5A" w:rsidR="00845E2C" w:rsidRDefault="00845E2C" w:rsidP="00E71FC3">
      <w:pPr>
        <w:pStyle w:val="NoSpacing"/>
      </w:pPr>
      <w:r>
        <w:t>11 Mar.1472</w:t>
      </w:r>
      <w:r>
        <w:tab/>
      </w:r>
      <w:r>
        <w:t>He made his Will.   (W.Y.R. p.94)</w:t>
      </w:r>
    </w:p>
    <w:p w14:paraId="7140D623" w14:textId="77777777" w:rsidR="00845E2C" w:rsidRDefault="00845E2C" w:rsidP="00845E2C">
      <w:pPr>
        <w:pStyle w:val="NoSpacing"/>
      </w:pPr>
      <w:r>
        <w:t>13 Apr.</w:t>
      </w:r>
      <w:r>
        <w:tab/>
      </w:r>
      <w:r>
        <w:t>Probate of his Will.   (ibid.)</w:t>
      </w:r>
    </w:p>
    <w:p w14:paraId="5F63F96E" w14:textId="77777777" w:rsidR="00845E2C" w:rsidRDefault="00845E2C" w:rsidP="00845E2C">
      <w:pPr>
        <w:pStyle w:val="NoSpacing"/>
      </w:pPr>
    </w:p>
    <w:p w14:paraId="1964EB2C" w14:textId="77777777" w:rsidR="00845E2C" w:rsidRDefault="00845E2C" w:rsidP="00845E2C">
      <w:pPr>
        <w:pStyle w:val="NoSpacing"/>
      </w:pPr>
    </w:p>
    <w:p w14:paraId="4F9EB446" w14:textId="77777777" w:rsidR="00845E2C" w:rsidRDefault="00845E2C" w:rsidP="00845E2C">
      <w:pPr>
        <w:pStyle w:val="NoSpacing"/>
      </w:pPr>
      <w:r>
        <w:t>27 January 2019</w:t>
      </w:r>
    </w:p>
    <w:p w14:paraId="512BDDB2" w14:textId="32F94554" w:rsidR="00845E2C" w:rsidRPr="00845E2C" w:rsidRDefault="00845E2C" w:rsidP="00E71FC3">
      <w:pPr>
        <w:pStyle w:val="NoSpacing"/>
      </w:pPr>
      <w:bookmarkStart w:id="0" w:name="_GoBack"/>
      <w:bookmarkEnd w:id="0"/>
    </w:p>
    <w:sectPr w:rsidR="00845E2C" w:rsidRPr="00845E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EC1DA" w14:textId="77777777" w:rsidR="00845E2C" w:rsidRDefault="00845E2C" w:rsidP="00E71FC3">
      <w:pPr>
        <w:spacing w:after="0" w:line="240" w:lineRule="auto"/>
      </w:pPr>
      <w:r>
        <w:separator/>
      </w:r>
    </w:p>
  </w:endnote>
  <w:endnote w:type="continuationSeparator" w:id="0">
    <w:p w14:paraId="28A96B6D" w14:textId="77777777" w:rsidR="00845E2C" w:rsidRDefault="00845E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98F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E0C60" w14:textId="77777777" w:rsidR="00845E2C" w:rsidRDefault="00845E2C" w:rsidP="00E71FC3">
      <w:pPr>
        <w:spacing w:after="0" w:line="240" w:lineRule="auto"/>
      </w:pPr>
      <w:r>
        <w:separator/>
      </w:r>
    </w:p>
  </w:footnote>
  <w:footnote w:type="continuationSeparator" w:id="0">
    <w:p w14:paraId="3374000A" w14:textId="77777777" w:rsidR="00845E2C" w:rsidRDefault="00845E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E2C"/>
    <w:rsid w:val="001A7C09"/>
    <w:rsid w:val="00577BD5"/>
    <w:rsid w:val="00656CBA"/>
    <w:rsid w:val="006A1F77"/>
    <w:rsid w:val="00733BE7"/>
    <w:rsid w:val="00845E2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05EF5"/>
  <w15:chartTrackingRefBased/>
  <w15:docId w15:val="{3F2C8B95-118E-4C5C-B9B6-E55B0D45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8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2019-01-27T20:09:00Z</dcterms:created>
  <dcterms:modified xsi:type="dcterms:W3CDTF">2019-01-27T20:14:00Z</dcterms:modified>
</cp:coreProperties>
</file>